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321" w:rsidRPr="008C2A52" w:rsidRDefault="001C4321" w:rsidP="001C43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  <w:u w:val="single"/>
        </w:rPr>
        <w:t>William ELYOT</w:t>
      </w:r>
      <w:r w:rsidRPr="008C2A5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8C2A52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8C2A52">
        <w:rPr>
          <w:rFonts w:ascii="Times New Roman" w:hAnsi="Times New Roman" w:cs="Times New Roman"/>
          <w:sz w:val="24"/>
          <w:szCs w:val="24"/>
        </w:rPr>
        <w:t>fl.1434)</w:t>
      </w:r>
    </w:p>
    <w:p w:rsidR="001C4321" w:rsidRPr="008C2A52" w:rsidRDefault="001C4321" w:rsidP="001C43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321" w:rsidRDefault="001C4321" w:rsidP="001C43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9AA" w:rsidRPr="00B219AA" w:rsidRDefault="00B219AA" w:rsidP="00B219A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219AA">
        <w:rPr>
          <w:rFonts w:ascii="Times New Roman" w:hAnsi="Times New Roman" w:cs="Times New Roman"/>
          <w:sz w:val="24"/>
          <w:szCs w:val="24"/>
        </w:rPr>
        <w:t>13 Mar.1434</w:t>
      </w:r>
      <w:r w:rsidRPr="00B219AA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B219AA"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 w:rsidRPr="00B219AA">
        <w:rPr>
          <w:rFonts w:ascii="Times New Roman" w:hAnsi="Times New Roman" w:cs="Times New Roman"/>
          <w:sz w:val="24"/>
          <w:szCs w:val="24"/>
        </w:rPr>
        <w:t xml:space="preserve"> held in Wells, Somerset,</w:t>
      </w:r>
    </w:p>
    <w:p w:rsidR="00B219AA" w:rsidRPr="00B219AA" w:rsidRDefault="00B219AA" w:rsidP="00B219A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219AA">
        <w:rPr>
          <w:rFonts w:ascii="Times New Roman" w:hAnsi="Times New Roman" w:cs="Times New Roman"/>
          <w:sz w:val="24"/>
          <w:szCs w:val="24"/>
        </w:rPr>
        <w:tab/>
      </w:r>
      <w:r w:rsidRPr="00B219AA">
        <w:rPr>
          <w:rFonts w:ascii="Times New Roman" w:hAnsi="Times New Roman" w:cs="Times New Roman"/>
          <w:sz w:val="24"/>
          <w:szCs w:val="24"/>
        </w:rPr>
        <w:tab/>
        <w:t xml:space="preserve">into lands of the late Elizabeth </w:t>
      </w:r>
      <w:proofErr w:type="spellStart"/>
      <w:r w:rsidRPr="00B219AA">
        <w:rPr>
          <w:rFonts w:ascii="Times New Roman" w:hAnsi="Times New Roman" w:cs="Times New Roman"/>
          <w:sz w:val="24"/>
          <w:szCs w:val="24"/>
        </w:rPr>
        <w:t>Hankeford</w:t>
      </w:r>
      <w:proofErr w:type="spellEnd"/>
      <w:r w:rsidRPr="00B219AA">
        <w:rPr>
          <w:rFonts w:ascii="Times New Roman" w:hAnsi="Times New Roman" w:cs="Times New Roman"/>
          <w:sz w:val="24"/>
          <w:szCs w:val="24"/>
        </w:rPr>
        <w:t>(q.v.).</w:t>
      </w:r>
    </w:p>
    <w:p w:rsidR="00B219AA" w:rsidRPr="008C2A52" w:rsidRDefault="00B219AA" w:rsidP="00B219A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219AA">
        <w:rPr>
          <w:rFonts w:ascii="Times New Roman" w:hAnsi="Times New Roman" w:cs="Times New Roman"/>
          <w:sz w:val="24"/>
          <w:szCs w:val="24"/>
        </w:rPr>
        <w:tab/>
      </w:r>
      <w:r w:rsidRPr="00B219AA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B219AA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B21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9AA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B219AA">
        <w:rPr>
          <w:rFonts w:ascii="Times New Roman" w:hAnsi="Times New Roman" w:cs="Times New Roman"/>
          <w:sz w:val="24"/>
          <w:szCs w:val="24"/>
        </w:rPr>
        <w:t xml:space="preserve"> 24-242)</w:t>
      </w:r>
    </w:p>
    <w:p w:rsidR="001C4321" w:rsidRPr="008C2A52" w:rsidRDefault="001C4321" w:rsidP="001C43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>19 Mar.1434</w:t>
      </w:r>
      <w:r w:rsidRPr="008C2A52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8C2A52">
        <w:rPr>
          <w:rFonts w:ascii="Times New Roman" w:hAnsi="Times New Roman" w:cs="Times New Roman"/>
          <w:sz w:val="24"/>
          <w:szCs w:val="24"/>
        </w:rPr>
        <w:t>melius</w:t>
      </w:r>
      <w:proofErr w:type="spellEnd"/>
      <w:r w:rsidRPr="008C2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2A52"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 w:rsidRPr="008C2A52">
        <w:rPr>
          <w:rFonts w:ascii="Times New Roman" w:hAnsi="Times New Roman" w:cs="Times New Roman"/>
          <w:sz w:val="24"/>
          <w:szCs w:val="24"/>
        </w:rPr>
        <w:t xml:space="preserve"> held in</w:t>
      </w:r>
    </w:p>
    <w:p w:rsidR="001C4321" w:rsidRPr="008C2A52" w:rsidRDefault="001C4321" w:rsidP="001C43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ab/>
      </w:r>
      <w:r w:rsidRPr="008C2A5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C2A52">
        <w:rPr>
          <w:rFonts w:ascii="Times New Roman" w:hAnsi="Times New Roman" w:cs="Times New Roman"/>
          <w:sz w:val="24"/>
          <w:szCs w:val="24"/>
        </w:rPr>
        <w:t>Ilchester</w:t>
      </w:r>
      <w:proofErr w:type="spellEnd"/>
      <w:r w:rsidRPr="008C2A52">
        <w:rPr>
          <w:rFonts w:ascii="Times New Roman" w:hAnsi="Times New Roman" w:cs="Times New Roman"/>
          <w:sz w:val="24"/>
          <w:szCs w:val="24"/>
        </w:rPr>
        <w:t xml:space="preserve">, Somerset, into lands of the late Elizabeth </w:t>
      </w:r>
    </w:p>
    <w:p w:rsidR="001C4321" w:rsidRPr="008C2A52" w:rsidRDefault="001C4321" w:rsidP="001C43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ab/>
      </w:r>
      <w:r w:rsidRPr="008C2A5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C2A52">
        <w:rPr>
          <w:rFonts w:ascii="Times New Roman" w:hAnsi="Times New Roman" w:cs="Times New Roman"/>
          <w:sz w:val="24"/>
          <w:szCs w:val="24"/>
        </w:rPr>
        <w:t>Botreaux</w:t>
      </w:r>
      <w:proofErr w:type="spellEnd"/>
      <w:r w:rsidRPr="008C2A52">
        <w:rPr>
          <w:rFonts w:ascii="Times New Roman" w:hAnsi="Times New Roman" w:cs="Times New Roman"/>
          <w:sz w:val="24"/>
          <w:szCs w:val="24"/>
        </w:rPr>
        <w:t>(q.v.).</w:t>
      </w:r>
    </w:p>
    <w:p w:rsidR="00B219AA" w:rsidRPr="008C2A52" w:rsidRDefault="001C4321" w:rsidP="001C43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ab/>
      </w:r>
      <w:r w:rsidRPr="008C2A52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2A5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8C2A52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Pr="008C2A52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8C2A52">
        <w:rPr>
          <w:rFonts w:ascii="Times New Roman" w:hAnsi="Times New Roman" w:cs="Times New Roman"/>
          <w:sz w:val="24"/>
          <w:szCs w:val="24"/>
        </w:rPr>
        <w:t xml:space="preserve"> 24-187)</w:t>
      </w:r>
    </w:p>
    <w:p w:rsidR="001C4321" w:rsidRPr="008C2A52" w:rsidRDefault="001C4321" w:rsidP="001C43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321" w:rsidRPr="008C2A52" w:rsidRDefault="001C4321" w:rsidP="001C43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321" w:rsidRDefault="001C4321" w:rsidP="001C43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>17 February 2016</w:t>
      </w:r>
    </w:p>
    <w:p w:rsidR="00B219AA" w:rsidRPr="008C2A52" w:rsidRDefault="00B219AA" w:rsidP="001C43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March 2017</w:t>
      </w:r>
      <w:bookmarkStart w:id="0" w:name="_GoBack"/>
      <w:bookmarkEnd w:id="0"/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321" w:rsidRDefault="001C4321" w:rsidP="00564E3C">
      <w:pPr>
        <w:spacing w:after="0" w:line="240" w:lineRule="auto"/>
      </w:pPr>
      <w:r>
        <w:separator/>
      </w:r>
    </w:p>
  </w:endnote>
  <w:endnote w:type="continuationSeparator" w:id="0">
    <w:p w:rsidR="001C4321" w:rsidRDefault="001C432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219AA">
      <w:rPr>
        <w:rFonts w:ascii="Times New Roman" w:hAnsi="Times New Roman" w:cs="Times New Roman"/>
        <w:noProof/>
        <w:sz w:val="24"/>
        <w:szCs w:val="24"/>
      </w:rPr>
      <w:t>28 March 2017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321" w:rsidRDefault="001C4321" w:rsidP="00564E3C">
      <w:pPr>
        <w:spacing w:after="0" w:line="240" w:lineRule="auto"/>
      </w:pPr>
      <w:r>
        <w:separator/>
      </w:r>
    </w:p>
  </w:footnote>
  <w:footnote w:type="continuationSeparator" w:id="0">
    <w:p w:rsidR="001C4321" w:rsidRDefault="001C432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321"/>
    <w:rsid w:val="001C4321"/>
    <w:rsid w:val="00372DC6"/>
    <w:rsid w:val="00564E3C"/>
    <w:rsid w:val="0064591D"/>
    <w:rsid w:val="00B219A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D9CBB"/>
  <w15:chartTrackingRefBased/>
  <w15:docId w15:val="{A996EECD-012B-45F8-83BE-6D76E26F1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C43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1C4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2016-02-17T20:16:00Z</dcterms:created>
  <dcterms:modified xsi:type="dcterms:W3CDTF">2017-03-28T07:22:00Z</dcterms:modified>
</cp:coreProperties>
</file>